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C6DD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6DD6">
              <w:rPr>
                <w:b/>
                <w:sz w:val="26"/>
                <w:szCs w:val="26"/>
                <w:lang w:val="en-US"/>
              </w:rPr>
              <w:t>203C_026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C6DD6" w:rsidRDefault="0012075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C6DD6">
              <w:rPr>
                <w:b/>
                <w:sz w:val="26"/>
                <w:szCs w:val="26"/>
                <w:lang w:val="en-US"/>
              </w:rPr>
              <w:t>2025075</w:t>
            </w:r>
            <w:r w:rsidR="00C44B8B" w:rsidRPr="003C6DD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960BD">
        <w:rPr>
          <w:b/>
          <w:sz w:val="26"/>
          <w:szCs w:val="26"/>
        </w:rPr>
        <w:t>(</w:t>
      </w:r>
      <w:r w:rsidR="007E4C4E">
        <w:rPr>
          <w:b/>
          <w:sz w:val="26"/>
          <w:szCs w:val="26"/>
        </w:rPr>
        <w:t>Траверса</w:t>
      </w:r>
      <w:r w:rsidR="00AF7700">
        <w:rPr>
          <w:b/>
          <w:sz w:val="26"/>
          <w:szCs w:val="26"/>
        </w:rPr>
        <w:t xml:space="preserve"> Б</w:t>
      </w:r>
      <w:r w:rsidR="007E4C4E" w:rsidRPr="007E4C4E">
        <w:rPr>
          <w:b/>
          <w:sz w:val="26"/>
          <w:szCs w:val="26"/>
        </w:rPr>
        <w:t>4С-1 3.407-13</w:t>
      </w:r>
      <w:r w:rsidR="00AF7700">
        <w:rPr>
          <w:b/>
          <w:sz w:val="26"/>
          <w:szCs w:val="26"/>
        </w:rPr>
        <w:t>1 Вып</w:t>
      </w:r>
      <w:r w:rsidR="007E4C4E" w:rsidRPr="007E4C4E">
        <w:rPr>
          <w:b/>
          <w:sz w:val="26"/>
          <w:szCs w:val="26"/>
        </w:rPr>
        <w:t>.1</w:t>
      </w:r>
      <w:r w:rsidR="00C960BD">
        <w:rPr>
          <w:b/>
          <w:sz w:val="26"/>
          <w:szCs w:val="26"/>
        </w:rPr>
        <w:t>)</w:t>
      </w:r>
      <w:r w:rsidR="000C669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C669D">
        <w:rPr>
          <w:b/>
          <w:sz w:val="26"/>
          <w:szCs w:val="26"/>
          <w:u w:val="single"/>
        </w:rPr>
        <w:t>203</w:t>
      </w:r>
      <w:r w:rsidR="00F115B9" w:rsidRPr="000C669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960BD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960BD">
        <w:rPr>
          <w:sz w:val="24"/>
          <w:szCs w:val="24"/>
        </w:rPr>
        <w:t xml:space="preserve">Технические требования, характеристики </w:t>
      </w:r>
      <w:r w:rsidR="00D601A5" w:rsidRPr="00C960BD">
        <w:rPr>
          <w:sz w:val="24"/>
          <w:szCs w:val="24"/>
        </w:rPr>
        <w:t>траверс</w:t>
      </w:r>
      <w:r w:rsidR="004F4E9E" w:rsidRPr="00C960BD">
        <w:rPr>
          <w:sz w:val="24"/>
          <w:szCs w:val="24"/>
        </w:rPr>
        <w:t xml:space="preserve"> должны соответствовать </w:t>
      </w:r>
      <w:r w:rsidR="001759FB" w:rsidRPr="00C960BD">
        <w:rPr>
          <w:sz w:val="24"/>
          <w:szCs w:val="24"/>
        </w:rPr>
        <w:t>требованиям</w:t>
      </w:r>
      <w:bookmarkStart w:id="1" w:name="Поле4"/>
      <w:r w:rsidR="000C669D">
        <w:rPr>
          <w:sz w:val="24"/>
          <w:szCs w:val="24"/>
        </w:rPr>
        <w:t xml:space="preserve"> </w:t>
      </w:r>
      <w:r w:rsidR="00917829" w:rsidRPr="00C960BD">
        <w:rPr>
          <w:sz w:val="24"/>
          <w:szCs w:val="24"/>
        </w:rPr>
        <w:t>Т</w:t>
      </w:r>
      <w:r w:rsidR="00120751" w:rsidRPr="00C960BD">
        <w:rPr>
          <w:sz w:val="24"/>
          <w:szCs w:val="24"/>
        </w:rPr>
        <w:t xml:space="preserve">ипового проекта </w:t>
      </w:r>
      <w:r w:rsidR="00AF7700" w:rsidRPr="00AF7700">
        <w:rPr>
          <w:sz w:val="24"/>
          <w:szCs w:val="24"/>
        </w:rPr>
        <w:t>3.407-131 Вып.1</w:t>
      </w:r>
      <w:r w:rsidR="0073431B" w:rsidRPr="00C960BD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00A5C" w:rsidRPr="00AB72BA" w:rsidRDefault="00100A5C" w:rsidP="00100A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100A5C" w:rsidRPr="00AB72BA" w:rsidRDefault="00100A5C" w:rsidP="00100A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00A5C" w:rsidRPr="00AB72BA" w:rsidRDefault="00100A5C" w:rsidP="00100A5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00A5C" w:rsidRPr="009033EC" w:rsidRDefault="00100A5C" w:rsidP="00100A5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0A5C" w:rsidRPr="007118A9" w:rsidRDefault="00100A5C" w:rsidP="00100A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00A5C" w:rsidRPr="0073431B" w:rsidRDefault="000C669D" w:rsidP="00100A5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960BD">
        <w:rPr>
          <w:sz w:val="24"/>
          <w:szCs w:val="24"/>
        </w:rPr>
        <w:t xml:space="preserve">Типового проекта </w:t>
      </w:r>
      <w:r w:rsidR="00AF7700" w:rsidRPr="00AF7700">
        <w:rPr>
          <w:sz w:val="24"/>
          <w:szCs w:val="24"/>
        </w:rPr>
        <w:t>3.407-131 Вып.1</w:t>
      </w:r>
      <w:r w:rsidR="00100A5C">
        <w:rPr>
          <w:sz w:val="26"/>
          <w:szCs w:val="26"/>
        </w:rPr>
        <w:t>;</w:t>
      </w:r>
    </w:p>
    <w:p w:rsidR="00100A5C" w:rsidRPr="009033EC" w:rsidRDefault="00100A5C" w:rsidP="00100A5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00A5C" w:rsidRPr="00B46AE8" w:rsidRDefault="00100A5C" w:rsidP="00100A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100A5C" w:rsidRPr="00002E9F" w:rsidRDefault="00100A5C" w:rsidP="00100A5C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00A5C" w:rsidRPr="00002E9F" w:rsidRDefault="00100A5C" w:rsidP="00100A5C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100A5C" w:rsidRPr="00002E9F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00A5C" w:rsidRPr="009033EC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100A5C" w:rsidRPr="00F604E5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100A5C" w:rsidRPr="00F604E5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100A5C" w:rsidRPr="00446A53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00A5C" w:rsidRPr="001D1989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00A5C" w:rsidRPr="00CB607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00A5C" w:rsidRPr="001D1989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00A5C" w:rsidRPr="00CB607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00A5C" w:rsidRPr="00B46AE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00A5C" w:rsidRPr="00B46AE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00A5C" w:rsidRPr="00B46AE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00A5C" w:rsidRPr="00B46AE8" w:rsidRDefault="00100A5C" w:rsidP="00100A5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00A5C" w:rsidRPr="00CB6078" w:rsidRDefault="00100A5C" w:rsidP="00100A5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00A5C" w:rsidRPr="00B46AE8" w:rsidRDefault="00100A5C" w:rsidP="00100A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Default="004A2665" w:rsidP="00451C4D">
      <w:pPr>
        <w:rPr>
          <w:sz w:val="26"/>
          <w:szCs w:val="26"/>
        </w:rPr>
      </w:pPr>
    </w:p>
    <w:p w:rsidR="00AF7700" w:rsidRPr="00CB6078" w:rsidRDefault="00AF7700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97" w:rsidRDefault="00717A97">
      <w:r>
        <w:separator/>
      </w:r>
    </w:p>
  </w:endnote>
  <w:endnote w:type="continuationSeparator" w:id="0">
    <w:p w:rsidR="00717A97" w:rsidRDefault="0071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97" w:rsidRDefault="00717A97">
      <w:r>
        <w:separator/>
      </w:r>
    </w:p>
  </w:footnote>
  <w:footnote w:type="continuationSeparator" w:id="0">
    <w:p w:rsidR="00717A97" w:rsidRDefault="00717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5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90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3C4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69D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A5C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751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2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6DD6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0A2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9B8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E7B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17A97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4C4E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C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29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F80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AF7700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0BD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C5D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CD0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27AF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7C8D0E-A054-4440-AC38-0DCD35EE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2F6A4B-8794-4350-9A37-972DFD0A1450}"/>
</file>

<file path=customXml/itemProps2.xml><?xml version="1.0" encoding="utf-8"?>
<ds:datastoreItem xmlns:ds="http://schemas.openxmlformats.org/officeDocument/2006/customXml" ds:itemID="{B021D492-3290-4125-B620-005478076661}"/>
</file>

<file path=customXml/itemProps3.xml><?xml version="1.0" encoding="utf-8"?>
<ds:datastoreItem xmlns:ds="http://schemas.openxmlformats.org/officeDocument/2006/customXml" ds:itemID="{ED8B3C9E-01EB-4866-B469-F5BF3770D638}"/>
</file>

<file path=customXml/itemProps4.xml><?xml version="1.0" encoding="utf-8"?>
<ds:datastoreItem xmlns:ds="http://schemas.openxmlformats.org/officeDocument/2006/customXml" ds:itemID="{73AD8B2F-D9D3-4A27-83D1-C8D830CEE30D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74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2015-04-30T07:03:00Z</cp:lastPrinted>
  <dcterms:created xsi:type="dcterms:W3CDTF">2015-04-23T12:35:00Z</dcterms:created>
  <dcterms:modified xsi:type="dcterms:W3CDTF">2015-09-25T11:53:00Z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